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B929F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2074D726" w14:textId="792E334A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6C3A62">
        <w:rPr>
          <w:color w:val="808080" w:themeColor="background1" w:themeShade="80"/>
          <w:sz w:val="24"/>
        </w:rPr>
        <w:t>90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D31E44">
        <w:rPr>
          <w:color w:val="808080" w:themeColor="background1" w:themeShade="80"/>
          <w:sz w:val="24"/>
          <w:szCs w:val="24"/>
        </w:rPr>
        <w:t>1</w:t>
      </w:r>
      <w:r w:rsidR="006C3A62">
        <w:rPr>
          <w:color w:val="808080" w:themeColor="background1" w:themeShade="80"/>
          <w:sz w:val="24"/>
          <w:szCs w:val="24"/>
        </w:rPr>
        <w:t>9xxxxx</w:t>
      </w:r>
    </w:p>
    <w:p w14:paraId="3D6E8A2C" w14:textId="0FB6DCF2" w:rsidR="00D73CC8" w:rsidRDefault="006C3A62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Athens</w:t>
      </w:r>
      <w:r w:rsidR="00D31E44">
        <w:rPr>
          <w:color w:val="808080" w:themeColor="background1" w:themeShade="80"/>
          <w:sz w:val="24"/>
        </w:rPr>
        <w:t xml:space="preserve">, </w:t>
      </w:r>
      <w:r>
        <w:rPr>
          <w:color w:val="808080" w:themeColor="background1" w:themeShade="80"/>
          <w:sz w:val="24"/>
        </w:rPr>
        <w:t>Greece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25 Feb</w:t>
      </w:r>
      <w:r w:rsidR="00D73CC8">
        <w:rPr>
          <w:color w:val="808080" w:themeColor="background1" w:themeShade="80"/>
          <w:sz w:val="24"/>
        </w:rPr>
        <w:t xml:space="preserve"> </w:t>
      </w:r>
      <w:r w:rsidR="00D73CC8" w:rsidRPr="003A4F6F">
        <w:rPr>
          <w:color w:val="808080" w:themeColor="background1" w:themeShade="80"/>
          <w:sz w:val="24"/>
        </w:rPr>
        <w:t xml:space="preserve">– </w:t>
      </w:r>
      <w:r w:rsidR="00D31E44">
        <w:rPr>
          <w:color w:val="808080" w:themeColor="background1" w:themeShade="80"/>
          <w:sz w:val="24"/>
        </w:rPr>
        <w:t>1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Mar</w:t>
      </w:r>
      <w:r w:rsidR="00D73CC8">
        <w:rPr>
          <w:color w:val="808080" w:themeColor="background1" w:themeShade="80"/>
          <w:sz w:val="24"/>
        </w:rPr>
        <w:t>,</w:t>
      </w:r>
      <w:r w:rsidR="00D31E44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9</w:t>
      </w:r>
    </w:p>
    <w:p w14:paraId="54B78AC2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05306FA" w14:textId="77777777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2C3F57C6" w14:textId="0EE9037C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D31E44">
        <w:rPr>
          <w:rFonts w:ascii="Arial" w:hAnsi="Arial" w:cs="Arial"/>
          <w:sz w:val="24"/>
          <w:szCs w:val="24"/>
          <w:lang w:val="en-US"/>
        </w:rPr>
        <w:t>TR38.819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6D0E42">
        <w:rPr>
          <w:rFonts w:ascii="Arial" w:hAnsi="Arial" w:cs="Arial"/>
          <w:sz w:val="24"/>
          <w:szCs w:val="24"/>
          <w:lang w:val="en-US"/>
        </w:rPr>
        <w:t>0.</w:t>
      </w:r>
      <w:r w:rsidR="006C3A62">
        <w:rPr>
          <w:rFonts w:ascii="Arial" w:hAnsi="Arial" w:cs="Arial"/>
          <w:sz w:val="24"/>
          <w:szCs w:val="24"/>
          <w:lang w:val="en-US"/>
        </w:rPr>
        <w:t>1</w:t>
      </w:r>
      <w:r w:rsidR="006D0E42">
        <w:rPr>
          <w:rFonts w:ascii="Arial" w:hAnsi="Arial" w:cs="Arial"/>
          <w:sz w:val="24"/>
          <w:szCs w:val="24"/>
          <w:lang w:val="en-US"/>
        </w:rPr>
        <w:t>.</w:t>
      </w:r>
      <w:r w:rsidR="006C3A62">
        <w:rPr>
          <w:rFonts w:ascii="Arial" w:hAnsi="Arial" w:cs="Arial"/>
          <w:sz w:val="24"/>
          <w:szCs w:val="24"/>
          <w:lang w:val="en-US"/>
        </w:rPr>
        <w:t>0</w:t>
      </w:r>
    </w:p>
    <w:p w14:paraId="15170E30" w14:textId="6E7AB96B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D31E44" w:rsidRPr="00D31E44">
        <w:rPr>
          <w:rFonts w:ascii="Arial" w:eastAsia="SimSun" w:hAnsi="Arial" w:cs="Arial"/>
          <w:sz w:val="24"/>
          <w:szCs w:val="24"/>
        </w:rPr>
        <w:t>Band 65 for New Radio</w:t>
      </w:r>
    </w:p>
    <w:p w14:paraId="30881750" w14:textId="64779F49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D31E44">
        <w:rPr>
          <w:rFonts w:ascii="Arial" w:hAnsi="Arial" w:cs="Arial"/>
          <w:sz w:val="24"/>
          <w:szCs w:val="24"/>
          <w:lang w:val="en-US"/>
        </w:rPr>
        <w:t>9.11.1</w:t>
      </w:r>
    </w:p>
    <w:p w14:paraId="6FF323AA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5DAC1529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DB4AF05" w14:textId="77777777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3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07AB2697" w14:textId="226D9789" w:rsidR="006871E5" w:rsidRDefault="006871E5" w:rsidP="006871E5">
      <w:pPr>
        <w:pStyle w:val="Heading2"/>
        <w:rPr>
          <w:rFonts w:ascii="Times New Roman" w:hAnsi="Times New Roman"/>
          <w:sz w:val="20"/>
          <w:szCs w:val="20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>TR</w:t>
      </w:r>
      <w:r w:rsidR="006D0E42">
        <w:rPr>
          <w:rFonts w:ascii="Times New Roman" w:hAnsi="Times New Roman"/>
          <w:sz w:val="20"/>
          <w:szCs w:val="20"/>
          <w:lang w:val="en-US"/>
        </w:rPr>
        <w:t xml:space="preserve"> for approval </w:t>
      </w:r>
      <w:r w:rsidR="006C3A62">
        <w:rPr>
          <w:rFonts w:ascii="Times New Roman" w:hAnsi="Times New Roman"/>
          <w:sz w:val="20"/>
          <w:szCs w:val="20"/>
          <w:lang w:val="en-US"/>
        </w:rPr>
        <w:t>including the following TP’s approved in RAN4#89: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993"/>
        <w:gridCol w:w="425"/>
        <w:gridCol w:w="425"/>
        <w:gridCol w:w="425"/>
        <w:gridCol w:w="4962"/>
        <w:gridCol w:w="708"/>
        <w:tblGridChange w:id="14">
          <w:tblGrid>
            <w:gridCol w:w="800"/>
            <w:gridCol w:w="901"/>
            <w:gridCol w:w="993"/>
            <w:gridCol w:w="425"/>
            <w:gridCol w:w="425"/>
            <w:gridCol w:w="425"/>
            <w:gridCol w:w="4962"/>
            <w:gridCol w:w="708"/>
          </w:tblGrid>
        </w:tblGridChange>
      </w:tblGrid>
      <w:tr w:rsidR="006C3A62" w:rsidRPr="00235394" w14:paraId="4FD3B57A" w14:textId="77777777" w:rsidTr="00BA5DC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B2043BE" w14:textId="77777777" w:rsidR="006C3A62" w:rsidRPr="00235394" w:rsidRDefault="006C3A62" w:rsidP="00BA5DC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6C3A62" w:rsidRPr="00235394" w14:paraId="236116DF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pct10" w:color="auto" w:fill="FFFFFF"/>
          </w:tcPr>
          <w:p w14:paraId="07E5E111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18F7F131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93" w:type="dxa"/>
            <w:shd w:val="pct10" w:color="auto" w:fill="FFFFFF"/>
          </w:tcPr>
          <w:p w14:paraId="7AEC9820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6194EDB9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970B3D7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3B00C94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3DF82EC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0AE8CEC" w14:textId="77777777" w:rsidR="006C3A62" w:rsidRPr="00235394" w:rsidRDefault="006C3A62" w:rsidP="00BA5DC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6C3A62" w:rsidRPr="006B0D02" w14:paraId="65ACDB64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5EB73A62" w14:textId="77777777" w:rsidR="006C3A62" w:rsidRPr="006B0D02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3647A57B" w14:textId="77777777" w:rsidR="006C3A62" w:rsidRPr="006B0D02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75A43E64" w14:textId="77777777" w:rsidR="006C3A62" w:rsidRPr="006B0D02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R4-1815216</w:t>
            </w:r>
          </w:p>
        </w:tc>
        <w:tc>
          <w:tcPr>
            <w:tcW w:w="425" w:type="dxa"/>
            <w:shd w:val="solid" w:color="FFFFFF" w:fill="auto"/>
          </w:tcPr>
          <w:p w14:paraId="38FA72F2" w14:textId="77777777" w:rsidR="006C3A62" w:rsidRPr="006B0D02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B18880D" w14:textId="77777777" w:rsidR="006C3A62" w:rsidRPr="006B0D02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7284844" w14:textId="77777777" w:rsidR="006C3A62" w:rsidRPr="006B0D02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F69481F" w14:textId="77777777" w:rsidR="006C3A62" w:rsidRPr="006B0D02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Adjacent bands</w:t>
            </w:r>
          </w:p>
        </w:tc>
        <w:tc>
          <w:tcPr>
            <w:tcW w:w="708" w:type="dxa"/>
            <w:shd w:val="solid" w:color="FFFFFF" w:fill="auto"/>
          </w:tcPr>
          <w:p w14:paraId="6500AAFF" w14:textId="77777777" w:rsidR="006C3A62" w:rsidRPr="007D6048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C3A62" w:rsidRPr="006B0D02" w14:paraId="74C9D9B9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3369749A" w14:textId="77777777" w:rsidR="006C3A62" w:rsidRPr="00BA5DC3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 w:rsidRPr="00BA5DC3">
              <w:rPr>
                <w:snapToGrid w:val="0"/>
                <w:sz w:val="16"/>
                <w:szCs w:val="16"/>
                <w:lang w:val="en-AU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6FAB19A6" w14:textId="77777777" w:rsidR="006C3A62" w:rsidRPr="00BA5DC3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 w:rsidRPr="00BA5DC3">
              <w:rPr>
                <w:snapToGrid w:val="0"/>
                <w:sz w:val="16"/>
                <w:szCs w:val="16"/>
                <w:lang w:val="en-AU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1203F01E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R4-1815215</w:t>
            </w:r>
          </w:p>
        </w:tc>
        <w:tc>
          <w:tcPr>
            <w:tcW w:w="425" w:type="dxa"/>
            <w:shd w:val="solid" w:color="FFFFFF" w:fill="auto"/>
          </w:tcPr>
          <w:p w14:paraId="3C1F5749" w14:textId="77777777" w:rsidR="006C3A62" w:rsidRPr="00245873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96461B1" w14:textId="77777777" w:rsidR="006C3A62" w:rsidRPr="00BA5DC3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B04726E" w14:textId="77777777" w:rsidR="006C3A62" w:rsidRPr="00BA5DC3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A6C977" w14:textId="77777777" w:rsidR="006C3A62" w:rsidRPr="00DA0224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Background</w:t>
            </w:r>
          </w:p>
        </w:tc>
        <w:tc>
          <w:tcPr>
            <w:tcW w:w="708" w:type="dxa"/>
            <w:shd w:val="solid" w:color="FFFFFF" w:fill="auto"/>
          </w:tcPr>
          <w:p w14:paraId="7D8BBC75" w14:textId="77777777" w:rsidR="006C3A62" w:rsidRPr="00DA0224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C3A62" w:rsidRPr="006B0D02" w14:paraId="5CE265BB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7EB28CE8" w14:textId="77777777" w:rsidR="006C3A62" w:rsidRPr="00BA5DC3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22D4A67B" w14:textId="77777777" w:rsidR="006C3A62" w:rsidRPr="00BA5DC3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53037C72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R4-1815217</w:t>
            </w:r>
          </w:p>
        </w:tc>
        <w:tc>
          <w:tcPr>
            <w:tcW w:w="425" w:type="dxa"/>
            <w:shd w:val="solid" w:color="FFFFFF" w:fill="auto"/>
          </w:tcPr>
          <w:p w14:paraId="47CA115B" w14:textId="77777777" w:rsidR="006C3A62" w:rsidRPr="00245873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08B823" w14:textId="77777777" w:rsidR="006C3A62" w:rsidRPr="00BA5DC3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F8CD5A8" w14:textId="77777777" w:rsidR="006C3A62" w:rsidRPr="00BA5DC3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8ED57AF" w14:textId="77777777" w:rsidR="006C3A62" w:rsidRPr="00DA0224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List of band specific issues</w:t>
            </w:r>
          </w:p>
        </w:tc>
        <w:tc>
          <w:tcPr>
            <w:tcW w:w="708" w:type="dxa"/>
            <w:shd w:val="solid" w:color="FFFFFF" w:fill="auto"/>
          </w:tcPr>
          <w:p w14:paraId="4449C39E" w14:textId="77777777" w:rsidR="006C3A62" w:rsidRPr="00DA0224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C3A62" w:rsidRPr="006B0D02" w14:paraId="05507311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74658EE6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7727F0D5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524F0F24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R4-1816645</w:t>
            </w:r>
          </w:p>
        </w:tc>
        <w:tc>
          <w:tcPr>
            <w:tcW w:w="425" w:type="dxa"/>
            <w:shd w:val="solid" w:color="FFFFFF" w:fill="auto"/>
          </w:tcPr>
          <w:p w14:paraId="3E04CA58" w14:textId="77777777" w:rsidR="006C3A62" w:rsidRPr="00DA0224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D36BE2" w14:textId="77777777" w:rsidR="006C3A62" w:rsidRPr="00245873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1DE95BE" w14:textId="77777777" w:rsidR="006C3A62" w:rsidRPr="00BA5DC3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236F4B" w14:textId="77777777" w:rsidR="006C3A62" w:rsidRPr="00DA0224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UE aspect issues</w:t>
            </w:r>
          </w:p>
        </w:tc>
        <w:tc>
          <w:tcPr>
            <w:tcW w:w="708" w:type="dxa"/>
            <w:shd w:val="solid" w:color="FFFFFF" w:fill="auto"/>
          </w:tcPr>
          <w:p w14:paraId="51715ED8" w14:textId="77777777" w:rsidR="006C3A62" w:rsidRPr="00DA0224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C3A62" w:rsidRPr="006B0D02" w14:paraId="20FE0940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7A5B0A8B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11B07F9E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3B1C9376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R4-1815250</w:t>
            </w:r>
          </w:p>
        </w:tc>
        <w:tc>
          <w:tcPr>
            <w:tcW w:w="425" w:type="dxa"/>
            <w:shd w:val="solid" w:color="FFFFFF" w:fill="auto"/>
          </w:tcPr>
          <w:p w14:paraId="5251DF25" w14:textId="77777777" w:rsidR="006C3A62" w:rsidRPr="00DA0224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EA8102" w14:textId="77777777" w:rsidR="006C3A62" w:rsidRPr="00DA0224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463F927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A5A1553" w14:textId="77777777" w:rsidR="006C3A62" w:rsidRPr="00DA0224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MSR specific issues</w:t>
            </w:r>
          </w:p>
        </w:tc>
        <w:tc>
          <w:tcPr>
            <w:tcW w:w="708" w:type="dxa"/>
            <w:shd w:val="solid" w:color="FFFFFF" w:fill="auto"/>
          </w:tcPr>
          <w:p w14:paraId="5CF0E7EB" w14:textId="77777777" w:rsidR="006C3A62" w:rsidRPr="00DA0224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C3A62" w:rsidRPr="006B0D02" w14:paraId="137EABFC" w14:textId="77777777" w:rsidTr="00BA5DC3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solid" w:color="FFFFFF" w:fill="auto"/>
          </w:tcPr>
          <w:p w14:paraId="4CB59EC9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11/15/18</w:t>
            </w:r>
          </w:p>
        </w:tc>
        <w:tc>
          <w:tcPr>
            <w:tcW w:w="901" w:type="dxa"/>
            <w:shd w:val="solid" w:color="FFFFFF" w:fill="auto"/>
          </w:tcPr>
          <w:p w14:paraId="6E996A3F" w14:textId="77777777" w:rsidR="006C3A62" w:rsidRPr="00DA0224" w:rsidRDefault="006C3A62" w:rsidP="00BA5DC3">
            <w:pPr>
              <w:pStyle w:val="TAC"/>
              <w:rPr>
                <w:rFonts w:hint="eastAsia"/>
                <w:snapToGrid w:val="0"/>
                <w:sz w:val="16"/>
                <w:szCs w:val="16"/>
                <w:lang w:val="en-AU"/>
              </w:rPr>
            </w:pPr>
            <w:r>
              <w:rPr>
                <w:snapToGrid w:val="0"/>
                <w:sz w:val="16"/>
                <w:szCs w:val="16"/>
                <w:lang w:val="en-AU"/>
              </w:rPr>
              <w:t>RAN4#89</w:t>
            </w:r>
          </w:p>
        </w:tc>
        <w:tc>
          <w:tcPr>
            <w:tcW w:w="993" w:type="dxa"/>
            <w:shd w:val="solid" w:color="FFFFFF" w:fill="auto"/>
          </w:tcPr>
          <w:p w14:paraId="0E8DDBF1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R4-1815252</w:t>
            </w:r>
          </w:p>
        </w:tc>
        <w:tc>
          <w:tcPr>
            <w:tcW w:w="425" w:type="dxa"/>
            <w:shd w:val="solid" w:color="FFFFFF" w:fill="auto"/>
          </w:tcPr>
          <w:p w14:paraId="733B5323" w14:textId="77777777" w:rsidR="006C3A62" w:rsidRPr="00DA0224" w:rsidRDefault="006C3A62" w:rsidP="00BA5D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5F15475" w14:textId="77777777" w:rsidR="006C3A62" w:rsidRPr="00DA0224" w:rsidRDefault="006C3A62" w:rsidP="00BA5DC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41F853" w14:textId="77777777" w:rsidR="006C3A62" w:rsidRPr="00DA0224" w:rsidRDefault="006C3A62" w:rsidP="00BA5DC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BE0709A" w14:textId="77777777" w:rsidR="006C3A62" w:rsidRPr="00DA0224" w:rsidRDefault="006C3A62" w:rsidP="00BA5DC3">
            <w:pPr>
              <w:pStyle w:val="TAL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TP to TR38.819: Channel numbering</w:t>
            </w:r>
          </w:p>
        </w:tc>
        <w:tc>
          <w:tcPr>
            <w:tcW w:w="708" w:type="dxa"/>
            <w:shd w:val="solid" w:color="FFFFFF" w:fill="auto"/>
          </w:tcPr>
          <w:p w14:paraId="2C4CA5BA" w14:textId="77777777" w:rsidR="006C3A62" w:rsidRPr="00DA0224" w:rsidRDefault="006C3A62" w:rsidP="00BA5DC3">
            <w:pPr>
              <w:pStyle w:val="TAC"/>
              <w:rPr>
                <w:rFonts w:hint="eastAsia"/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</w:tbl>
    <w:p w14:paraId="615B175E" w14:textId="7E9C5E9D" w:rsidR="006C3A62" w:rsidRDefault="006C3A62" w:rsidP="006C3A62">
      <w:pPr>
        <w:rPr>
          <w:lang w:val="en-US"/>
        </w:rPr>
      </w:pPr>
      <w:bookmarkStart w:id="15" w:name="_GoBack"/>
      <w:bookmarkEnd w:id="15"/>
    </w:p>
    <w:p w14:paraId="4FE6BBB3" w14:textId="77777777" w:rsidR="006C3A62" w:rsidRPr="006C3A62" w:rsidRDefault="006C3A62" w:rsidP="006C3A62">
      <w:pPr>
        <w:rPr>
          <w:lang w:val="en-US"/>
        </w:rPr>
      </w:pPr>
    </w:p>
    <w:bookmarkEnd w:id="13"/>
    <w:p w14:paraId="5227370A" w14:textId="4E7B0400" w:rsidR="002F3F6C" w:rsidRPr="00852E7F" w:rsidRDefault="002F3F6C" w:rsidP="002F3F6C">
      <w:pPr>
        <w:spacing w:after="0"/>
        <w:ind w:left="426" w:hanging="426"/>
      </w:pPr>
    </w:p>
    <w:p w14:paraId="457760FC" w14:textId="77777777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A14B2" w14:textId="77777777" w:rsidR="00627E78" w:rsidRDefault="00627E78">
      <w:r>
        <w:separator/>
      </w:r>
    </w:p>
  </w:endnote>
  <w:endnote w:type="continuationSeparator" w:id="0">
    <w:p w14:paraId="265B4441" w14:textId="77777777" w:rsidR="00627E78" w:rsidRDefault="0062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notTrueType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6B360" w14:textId="77777777" w:rsidR="00627E78" w:rsidRDefault="00627E78">
      <w:r>
        <w:separator/>
      </w:r>
    </w:p>
  </w:footnote>
  <w:footnote w:type="continuationSeparator" w:id="0">
    <w:p w14:paraId="2ED134B6" w14:textId="77777777" w:rsidR="00627E78" w:rsidRDefault="0062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FE63B" w14:textId="77777777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2D14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053A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35EA1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84707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3B22"/>
    <w:rsid w:val="003F38FD"/>
    <w:rsid w:val="003F52AD"/>
    <w:rsid w:val="003F69B1"/>
    <w:rsid w:val="00402402"/>
    <w:rsid w:val="004038D1"/>
    <w:rsid w:val="00404107"/>
    <w:rsid w:val="004149D0"/>
    <w:rsid w:val="004209EA"/>
    <w:rsid w:val="0042134C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17AF"/>
    <w:rsid w:val="00492F57"/>
    <w:rsid w:val="00493B5A"/>
    <w:rsid w:val="004941AC"/>
    <w:rsid w:val="00495BB0"/>
    <w:rsid w:val="00496226"/>
    <w:rsid w:val="004968A2"/>
    <w:rsid w:val="004A3E83"/>
    <w:rsid w:val="004A697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77B88"/>
    <w:rsid w:val="00580E9B"/>
    <w:rsid w:val="00581910"/>
    <w:rsid w:val="0058277B"/>
    <w:rsid w:val="005837DE"/>
    <w:rsid w:val="00590771"/>
    <w:rsid w:val="00593C0C"/>
    <w:rsid w:val="005940FA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27E78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3A62"/>
    <w:rsid w:val="006C573A"/>
    <w:rsid w:val="006D0E42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64E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27EFF"/>
    <w:rsid w:val="00D30EF0"/>
    <w:rsid w:val="00D31457"/>
    <w:rsid w:val="00D31E44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2A61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0F34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59EF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5EA988A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qFormat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AB279-EE17-C34D-A29A-3FF88CB6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786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3</cp:revision>
  <cp:lastPrinted>2015-07-13T09:49:00Z</cp:lastPrinted>
  <dcterms:created xsi:type="dcterms:W3CDTF">2019-02-11T13:34:00Z</dcterms:created>
  <dcterms:modified xsi:type="dcterms:W3CDTF">2019-02-11T13:36:00Z</dcterms:modified>
  <cp:category/>
</cp:coreProperties>
</file>